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CBB2E" w14:textId="77777777" w:rsidR="00594109" w:rsidRDefault="00594109" w:rsidP="005941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TRYSTRAME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d.1431)</w:t>
      </w:r>
    </w:p>
    <w:p w14:paraId="415586D0" w14:textId="77777777" w:rsidR="00594109" w:rsidRDefault="00594109" w:rsidP="005941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Scarborough.</w:t>
      </w:r>
    </w:p>
    <w:p w14:paraId="0921AEC2" w14:textId="77777777" w:rsidR="00594109" w:rsidRDefault="00594109" w:rsidP="00594109">
      <w:pPr>
        <w:pStyle w:val="NoSpacing"/>
        <w:rPr>
          <w:rFonts w:cs="Times New Roman"/>
          <w:szCs w:val="24"/>
        </w:rPr>
      </w:pPr>
    </w:p>
    <w:p w14:paraId="6C3A101B" w14:textId="77777777" w:rsidR="00594109" w:rsidRDefault="00594109" w:rsidP="00594109">
      <w:pPr>
        <w:pStyle w:val="NoSpacing"/>
        <w:rPr>
          <w:rFonts w:cs="Times New Roman"/>
          <w:szCs w:val="24"/>
        </w:rPr>
      </w:pPr>
    </w:p>
    <w:p w14:paraId="0A88CE87" w14:textId="77777777" w:rsidR="00594109" w:rsidRDefault="00594109" w:rsidP="005941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Feb.1431</w:t>
      </w:r>
      <w:r>
        <w:rPr>
          <w:rFonts w:cs="Times New Roman"/>
          <w:szCs w:val="24"/>
        </w:rPr>
        <w:tab/>
        <w:t>Administration of her lands and possessions was granted.  (W.Y.R. p.172)</w:t>
      </w:r>
    </w:p>
    <w:p w14:paraId="3D67C81E" w14:textId="77777777" w:rsidR="00594109" w:rsidRDefault="00594109" w:rsidP="00594109">
      <w:pPr>
        <w:pStyle w:val="NoSpacing"/>
        <w:rPr>
          <w:rFonts w:cs="Times New Roman"/>
          <w:szCs w:val="24"/>
        </w:rPr>
      </w:pPr>
    </w:p>
    <w:p w14:paraId="5174EDC8" w14:textId="77777777" w:rsidR="00594109" w:rsidRDefault="00594109" w:rsidP="00594109">
      <w:pPr>
        <w:pStyle w:val="NoSpacing"/>
        <w:rPr>
          <w:rFonts w:cs="Times New Roman"/>
          <w:szCs w:val="24"/>
        </w:rPr>
      </w:pPr>
    </w:p>
    <w:p w14:paraId="0DD2E50E" w14:textId="77777777" w:rsidR="00594109" w:rsidRDefault="00594109" w:rsidP="005941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March 2024</w:t>
      </w:r>
    </w:p>
    <w:p w14:paraId="26CD84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B29FB" w14:textId="77777777" w:rsidR="00594109" w:rsidRDefault="00594109" w:rsidP="009139A6">
      <w:r>
        <w:separator/>
      </w:r>
    </w:p>
  </w:endnote>
  <w:endnote w:type="continuationSeparator" w:id="0">
    <w:p w14:paraId="713E3B97" w14:textId="77777777" w:rsidR="00594109" w:rsidRDefault="005941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ADC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42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4D8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D28C5" w14:textId="77777777" w:rsidR="00594109" w:rsidRDefault="00594109" w:rsidP="009139A6">
      <w:r>
        <w:separator/>
      </w:r>
    </w:p>
  </w:footnote>
  <w:footnote w:type="continuationSeparator" w:id="0">
    <w:p w14:paraId="620EA249" w14:textId="77777777" w:rsidR="00594109" w:rsidRDefault="005941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90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283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6E9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109"/>
    <w:rsid w:val="000666E0"/>
    <w:rsid w:val="002510B7"/>
    <w:rsid w:val="00270799"/>
    <w:rsid w:val="0059410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E96F5"/>
  <w15:chartTrackingRefBased/>
  <w15:docId w15:val="{1CDF1726-88E6-4480-B849-DBF6CDF2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2024-03-15T21:38:00Z</dcterms:created>
  <dcterms:modified xsi:type="dcterms:W3CDTF">2024-03-15T21:39:00Z</dcterms:modified>
</cp:coreProperties>
</file>